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C85" w:rsidRPr="00A003FC" w:rsidRDefault="00193C85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>
        <w:rPr>
          <w:b/>
          <w:sz w:val="24"/>
          <w:szCs w:val="24"/>
          <w:lang w:val="it-IT"/>
        </w:rPr>
        <w:tab/>
        <w:t>SA3LI12_031r1</w:t>
      </w:r>
    </w:p>
    <w:p w:rsidR="00193C85" w:rsidRPr="007D5AF4" w:rsidRDefault="00193C85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City">
        <w:smartTag w:uri="urn:schemas-microsoft-com:office:smarttags" w:element="place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ountry-region">
          <w:r>
            <w:rPr>
              <w:b/>
              <w:sz w:val="24"/>
              <w:szCs w:val="24"/>
              <w:lang w:val="en-US"/>
            </w:rPr>
            <w:t>Spain</w:t>
          </w:r>
        </w:smartTag>
      </w:smartTag>
    </w:p>
    <w:p w:rsidR="00193C85" w:rsidRPr="007D5AF4" w:rsidRDefault="00193C85" w:rsidP="00A306C0">
      <w:pPr>
        <w:rPr>
          <w:lang w:val="en-US"/>
        </w:rPr>
      </w:pPr>
    </w:p>
    <w:p w:rsidR="00193C85" w:rsidRPr="007D5AF4" w:rsidRDefault="00193C85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>
        <w:rPr>
          <w:b/>
          <w:lang w:val="en-US"/>
        </w:rPr>
        <w:t>Alcatel Lucent</w:t>
      </w:r>
    </w:p>
    <w:p w:rsidR="00193C85" w:rsidRPr="007D335F" w:rsidRDefault="00193C85" w:rsidP="00A306C0">
      <w:pPr>
        <w:ind w:left="2127" w:hanging="2127"/>
        <w:rPr>
          <w:b/>
          <w:lang w:val="fr-FR"/>
        </w:rPr>
      </w:pPr>
      <w:r w:rsidRPr="007D335F">
        <w:rPr>
          <w:b/>
          <w:lang w:val="fr-FR"/>
        </w:rPr>
        <w:t>Title:</w:t>
      </w:r>
      <w:r w:rsidRPr="007D335F">
        <w:rPr>
          <w:b/>
          <w:lang w:val="fr-FR"/>
        </w:rPr>
        <w:tab/>
        <w:t>SA3-LI Living Document: MIKEY-IBAKE Lawful Interception Solutions Evaluation</w:t>
      </w:r>
      <w:r>
        <w:rPr>
          <w:b/>
          <w:lang w:val="fr-FR"/>
        </w:rPr>
        <w:t xml:space="preserve"> v0.1.0</w:t>
      </w:r>
    </w:p>
    <w:p w:rsidR="00193C85" w:rsidRPr="007D5AF4" w:rsidRDefault="00193C85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193C85" w:rsidRPr="007D5AF4" w:rsidRDefault="00193C85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193C85" w:rsidRPr="007D5AF4" w:rsidRDefault="00193C85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</w:r>
    </w:p>
    <w:p w:rsidR="00193C85" w:rsidRDefault="00193C85" w:rsidP="009D0952">
      <w:pPr>
        <w:pStyle w:val="Heading2"/>
        <w:numPr>
          <w:ilvl w:val="0"/>
          <w:numId w:val="6"/>
        </w:numPr>
        <w:ind w:left="360"/>
        <w:rPr>
          <w:lang w:eastAsia="ja-JP"/>
        </w:rPr>
      </w:pPr>
      <w:r w:rsidRPr="002B138D">
        <w:rPr>
          <w:rStyle w:val="Strong"/>
        </w:rPr>
        <w:t>Introduction</w:t>
      </w:r>
    </w:p>
    <w:p w:rsidR="00193C85" w:rsidRDefault="00193C85" w:rsidP="002B138D">
      <w:pPr>
        <w:rPr>
          <w:rFonts w:ascii="Times New Roman" w:hAnsi="Times New Roman"/>
        </w:rPr>
      </w:pPr>
      <w:r w:rsidRPr="00B1207C">
        <w:rPr>
          <w:rFonts w:ascii="Times New Roman" w:hAnsi="Times New Roman"/>
        </w:rPr>
        <w:t xml:space="preserve">This document </w:t>
      </w:r>
      <w:r>
        <w:rPr>
          <w:rFonts w:ascii="Times New Roman" w:hAnsi="Times New Roman"/>
        </w:rPr>
        <w:t xml:space="preserve">is the initial version of the SA3-LI Living Document on </w:t>
      </w:r>
      <w:r w:rsidRPr="007D335F">
        <w:rPr>
          <w:rFonts w:ascii="Times New Roman" w:hAnsi="Times New Roman"/>
        </w:rPr>
        <w:t>MIKEY-IBAKE Lawful Interception Solutions Evaluation</w:t>
      </w:r>
      <w:r>
        <w:rPr>
          <w:rFonts w:ascii="Times New Roman" w:hAnsi="Times New Roman"/>
        </w:rPr>
        <w:t>.  The following documents were incorporated into the skeleton Living Document (SA3LI12_021r1):</w:t>
      </w:r>
    </w:p>
    <w:p w:rsidR="00193C85" w:rsidRDefault="00193C85" w:rsidP="009D0952">
      <w:pPr>
        <w:numPr>
          <w:ilvl w:val="1"/>
          <w:numId w:val="6"/>
        </w:numPr>
        <w:tabs>
          <w:tab w:val="clear" w:pos="1440"/>
        </w:tabs>
        <w:ind w:left="720"/>
        <w:rPr>
          <w:rFonts w:ascii="Times New Roman" w:hAnsi="Times New Roman"/>
          <w:lang w:val="fr-FR"/>
        </w:rPr>
      </w:pPr>
      <w:r w:rsidRPr="007D335F">
        <w:rPr>
          <w:rFonts w:ascii="Times New Roman" w:hAnsi="Times New Roman"/>
          <w:lang w:val="fr-FR"/>
        </w:rPr>
        <w:t>SA3LI12_009r1</w:t>
      </w:r>
    </w:p>
    <w:p w:rsidR="00193C85" w:rsidRDefault="00193C85" w:rsidP="009D0952">
      <w:pPr>
        <w:numPr>
          <w:ilvl w:val="1"/>
          <w:numId w:val="6"/>
        </w:numPr>
        <w:tabs>
          <w:tab w:val="clear" w:pos="1440"/>
        </w:tabs>
        <w:ind w:left="72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SA3LI12_008r2</w:t>
      </w:r>
    </w:p>
    <w:p w:rsidR="00193C85" w:rsidRDefault="00193C85" w:rsidP="009D0952">
      <w:pPr>
        <w:numPr>
          <w:ilvl w:val="1"/>
          <w:numId w:val="6"/>
        </w:numPr>
        <w:tabs>
          <w:tab w:val="clear" w:pos="1440"/>
        </w:tabs>
        <w:ind w:left="720"/>
        <w:rPr>
          <w:rFonts w:ascii="Times New Roman" w:hAnsi="Times New Roman"/>
          <w:lang w:val="fr-FR"/>
        </w:rPr>
      </w:pPr>
      <w:r w:rsidRPr="007D335F">
        <w:rPr>
          <w:rFonts w:ascii="Times New Roman" w:hAnsi="Times New Roman"/>
          <w:lang w:val="fr-FR"/>
        </w:rPr>
        <w:t>SA3LI12_0</w:t>
      </w:r>
      <w:r>
        <w:rPr>
          <w:rFonts w:ascii="Times New Roman" w:hAnsi="Times New Roman"/>
          <w:lang w:val="fr-FR"/>
        </w:rPr>
        <w:t>10</w:t>
      </w:r>
      <w:r w:rsidRPr="007D335F">
        <w:rPr>
          <w:rFonts w:ascii="Times New Roman" w:hAnsi="Times New Roman"/>
          <w:lang w:val="fr-FR"/>
        </w:rPr>
        <w:t>r1</w:t>
      </w:r>
    </w:p>
    <w:p w:rsidR="00193C85" w:rsidRDefault="00193C85" w:rsidP="009D0952">
      <w:pPr>
        <w:numPr>
          <w:ilvl w:val="1"/>
          <w:numId w:val="6"/>
        </w:numPr>
        <w:tabs>
          <w:tab w:val="clear" w:pos="1440"/>
        </w:tabs>
        <w:ind w:left="72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SA3LI12_011r1</w:t>
      </w:r>
    </w:p>
    <w:p w:rsidR="00193C85" w:rsidRPr="007D335F" w:rsidRDefault="00193C85" w:rsidP="009D0952">
      <w:pPr>
        <w:numPr>
          <w:ilvl w:val="1"/>
          <w:numId w:val="6"/>
        </w:numPr>
        <w:tabs>
          <w:tab w:val="clear" w:pos="1440"/>
        </w:tabs>
        <w:ind w:left="72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SA3LI12_012r1</w:t>
      </w:r>
    </w:p>
    <w:p w:rsidR="00193C85" w:rsidRDefault="00193C85" w:rsidP="009D0952">
      <w:pPr>
        <w:numPr>
          <w:ilvl w:val="1"/>
          <w:numId w:val="6"/>
        </w:numPr>
        <w:tabs>
          <w:tab w:val="clear" w:pos="1440"/>
        </w:tabs>
        <w:ind w:left="720"/>
        <w:rPr>
          <w:rFonts w:ascii="Times New Roman" w:hAnsi="Times New Roman"/>
          <w:lang w:val="fr-FR"/>
        </w:rPr>
      </w:pPr>
      <w:r w:rsidRPr="007D335F">
        <w:rPr>
          <w:rFonts w:ascii="Times New Roman" w:hAnsi="Times New Roman"/>
          <w:lang w:val="fr-FR"/>
        </w:rPr>
        <w:t>SA3LI12_0</w:t>
      </w:r>
      <w:r>
        <w:rPr>
          <w:rFonts w:ascii="Times New Roman" w:hAnsi="Times New Roman"/>
          <w:lang w:val="fr-FR"/>
        </w:rPr>
        <w:t>13</w:t>
      </w:r>
    </w:p>
    <w:p w:rsidR="00193C85" w:rsidRDefault="00193C85" w:rsidP="009D0952">
      <w:pPr>
        <w:numPr>
          <w:ilvl w:val="1"/>
          <w:numId w:val="6"/>
        </w:numPr>
        <w:tabs>
          <w:tab w:val="clear" w:pos="1440"/>
        </w:tabs>
        <w:ind w:left="72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SA3LI12_014r1</w:t>
      </w:r>
    </w:p>
    <w:p w:rsidR="00193C85" w:rsidRPr="007D335F" w:rsidRDefault="00193C85" w:rsidP="009D0952">
      <w:pPr>
        <w:numPr>
          <w:ilvl w:val="1"/>
          <w:numId w:val="6"/>
        </w:numPr>
        <w:tabs>
          <w:tab w:val="clear" w:pos="1440"/>
        </w:tabs>
        <w:ind w:left="72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SA3LI12_015r1</w:t>
      </w:r>
    </w:p>
    <w:p w:rsidR="00193C85" w:rsidRDefault="00193C85" w:rsidP="009D0952">
      <w:pPr>
        <w:pStyle w:val="Heading2"/>
        <w:numPr>
          <w:ilvl w:val="0"/>
          <w:numId w:val="6"/>
        </w:numPr>
        <w:ind w:left="360"/>
        <w:rPr>
          <w:rStyle w:val="Strong"/>
        </w:rPr>
      </w:pPr>
      <w:r>
        <w:rPr>
          <w:rStyle w:val="Strong"/>
        </w:rPr>
        <w:t>Proposal</w:t>
      </w:r>
    </w:p>
    <w:p w:rsidR="00193C85" w:rsidRDefault="00193C85" w:rsidP="00F82D85">
      <w:p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The document shall be accepted as version 0.1.0 of the Living Document.</w:t>
      </w:r>
    </w:p>
    <w:sectPr w:rsidR="00193C85" w:rsidSect="001D64DD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C85" w:rsidRDefault="00193C85">
      <w:r>
        <w:separator/>
      </w:r>
    </w:p>
  </w:endnote>
  <w:endnote w:type="continuationSeparator" w:id="0">
    <w:p w:rsidR="00193C85" w:rsidRDefault="00193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C85" w:rsidRDefault="00193C85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193C85" w:rsidRDefault="00193C85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193C85" w:rsidRDefault="00193C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C85" w:rsidRDefault="00193C85">
      <w:r>
        <w:separator/>
      </w:r>
    </w:p>
  </w:footnote>
  <w:footnote w:type="continuationSeparator" w:id="0">
    <w:p w:rsidR="00193C85" w:rsidRDefault="00193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C85" w:rsidRPr="00A003FC" w:rsidRDefault="00193C85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>SA WG3 Temporary Document</w:t>
    </w:r>
  </w:p>
  <w:p w:rsidR="00193C85" w:rsidRPr="00A003FC" w:rsidRDefault="00193C85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193C85" w:rsidRDefault="00193C85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193C85" w:rsidRDefault="00193C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7877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DFF596D"/>
    <w:multiLevelType w:val="hybridMultilevel"/>
    <w:tmpl w:val="1AD480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EB6C9DC">
      <w:start w:val="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eastAsia="MS Mincho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3E2D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000D"/>
    <w:rsid w:val="0007194F"/>
    <w:rsid w:val="000735C2"/>
    <w:rsid w:val="00073B3C"/>
    <w:rsid w:val="00073BA6"/>
    <w:rsid w:val="00073C5D"/>
    <w:rsid w:val="00074B5B"/>
    <w:rsid w:val="00075C2E"/>
    <w:rsid w:val="000764B4"/>
    <w:rsid w:val="00080B5B"/>
    <w:rsid w:val="00081219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C6D82"/>
    <w:rsid w:val="000D0336"/>
    <w:rsid w:val="000D18AB"/>
    <w:rsid w:val="000D4099"/>
    <w:rsid w:val="000D4C02"/>
    <w:rsid w:val="000D4EF1"/>
    <w:rsid w:val="000D5C5E"/>
    <w:rsid w:val="000E15C7"/>
    <w:rsid w:val="000E4E35"/>
    <w:rsid w:val="000E4E60"/>
    <w:rsid w:val="000E683A"/>
    <w:rsid w:val="000E68C1"/>
    <w:rsid w:val="000E75C7"/>
    <w:rsid w:val="000E7F5E"/>
    <w:rsid w:val="000F02BC"/>
    <w:rsid w:val="000F2A2B"/>
    <w:rsid w:val="000F6589"/>
    <w:rsid w:val="000F665D"/>
    <w:rsid w:val="000F721C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3C85"/>
    <w:rsid w:val="0019420F"/>
    <w:rsid w:val="00194602"/>
    <w:rsid w:val="001959B1"/>
    <w:rsid w:val="00195DB5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1760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3442"/>
    <w:rsid w:val="002034D2"/>
    <w:rsid w:val="0020440F"/>
    <w:rsid w:val="00205851"/>
    <w:rsid w:val="00205F29"/>
    <w:rsid w:val="00206C71"/>
    <w:rsid w:val="00210E69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379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29D5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B10AA"/>
    <w:rsid w:val="002B138D"/>
    <w:rsid w:val="002B1D6F"/>
    <w:rsid w:val="002B1FA9"/>
    <w:rsid w:val="002B672D"/>
    <w:rsid w:val="002B7420"/>
    <w:rsid w:val="002B77EF"/>
    <w:rsid w:val="002C14FE"/>
    <w:rsid w:val="002C2AF4"/>
    <w:rsid w:val="002C2EF7"/>
    <w:rsid w:val="002C337E"/>
    <w:rsid w:val="002C4C53"/>
    <w:rsid w:val="002C7C51"/>
    <w:rsid w:val="002D0A86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E770D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736"/>
    <w:rsid w:val="00383BFE"/>
    <w:rsid w:val="00383D1A"/>
    <w:rsid w:val="003866DA"/>
    <w:rsid w:val="00387A12"/>
    <w:rsid w:val="003904F5"/>
    <w:rsid w:val="00392D1C"/>
    <w:rsid w:val="003954C9"/>
    <w:rsid w:val="00396DDA"/>
    <w:rsid w:val="00396F34"/>
    <w:rsid w:val="00397916"/>
    <w:rsid w:val="00397F7D"/>
    <w:rsid w:val="003A0602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25C0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F47"/>
    <w:rsid w:val="0049030F"/>
    <w:rsid w:val="004914EA"/>
    <w:rsid w:val="0049264B"/>
    <w:rsid w:val="0049424D"/>
    <w:rsid w:val="00494E01"/>
    <w:rsid w:val="004A2B1B"/>
    <w:rsid w:val="004A38AD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533C"/>
    <w:rsid w:val="004E5A2A"/>
    <w:rsid w:val="004E5BEE"/>
    <w:rsid w:val="004E61A9"/>
    <w:rsid w:val="004E65D1"/>
    <w:rsid w:val="004E6CA3"/>
    <w:rsid w:val="004F0DB7"/>
    <w:rsid w:val="004F0E2F"/>
    <w:rsid w:val="004F2EF6"/>
    <w:rsid w:val="004F38ED"/>
    <w:rsid w:val="004F46C1"/>
    <w:rsid w:val="004F50A4"/>
    <w:rsid w:val="004F56A8"/>
    <w:rsid w:val="004F5EDA"/>
    <w:rsid w:val="005035F0"/>
    <w:rsid w:val="00505F01"/>
    <w:rsid w:val="005068E7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4718E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91422"/>
    <w:rsid w:val="00592E01"/>
    <w:rsid w:val="00595247"/>
    <w:rsid w:val="005977FC"/>
    <w:rsid w:val="00597865"/>
    <w:rsid w:val="005A1792"/>
    <w:rsid w:val="005A195B"/>
    <w:rsid w:val="005A3EA9"/>
    <w:rsid w:val="005A4242"/>
    <w:rsid w:val="005A53C4"/>
    <w:rsid w:val="005A60D6"/>
    <w:rsid w:val="005A6A23"/>
    <w:rsid w:val="005B1C62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088"/>
    <w:rsid w:val="005E1A28"/>
    <w:rsid w:val="005E2436"/>
    <w:rsid w:val="005E25ED"/>
    <w:rsid w:val="005E2C40"/>
    <w:rsid w:val="005E39D7"/>
    <w:rsid w:val="005E3EE5"/>
    <w:rsid w:val="005E64E2"/>
    <w:rsid w:val="005E7163"/>
    <w:rsid w:val="005E7D0A"/>
    <w:rsid w:val="005F040B"/>
    <w:rsid w:val="005F0A7F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299E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CFD"/>
    <w:rsid w:val="006C3C74"/>
    <w:rsid w:val="006C5F99"/>
    <w:rsid w:val="006C623D"/>
    <w:rsid w:val="006D0757"/>
    <w:rsid w:val="006D1269"/>
    <w:rsid w:val="006D2468"/>
    <w:rsid w:val="006D48F5"/>
    <w:rsid w:val="006D497E"/>
    <w:rsid w:val="006E1C02"/>
    <w:rsid w:val="006E1F1E"/>
    <w:rsid w:val="006E6000"/>
    <w:rsid w:val="006E70F5"/>
    <w:rsid w:val="006E758F"/>
    <w:rsid w:val="006F02CF"/>
    <w:rsid w:val="006F16F8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2F5A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210A"/>
    <w:rsid w:val="00792E00"/>
    <w:rsid w:val="00793F0A"/>
    <w:rsid w:val="00794A61"/>
    <w:rsid w:val="007952FB"/>
    <w:rsid w:val="00795BF0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35F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125"/>
    <w:rsid w:val="00845C92"/>
    <w:rsid w:val="0084655A"/>
    <w:rsid w:val="00846950"/>
    <w:rsid w:val="00846969"/>
    <w:rsid w:val="00846B31"/>
    <w:rsid w:val="00852383"/>
    <w:rsid w:val="00853F4E"/>
    <w:rsid w:val="00860167"/>
    <w:rsid w:val="00860D7D"/>
    <w:rsid w:val="0086106E"/>
    <w:rsid w:val="0086143B"/>
    <w:rsid w:val="00862FAB"/>
    <w:rsid w:val="00864066"/>
    <w:rsid w:val="00864924"/>
    <w:rsid w:val="00864C12"/>
    <w:rsid w:val="00864F83"/>
    <w:rsid w:val="008717FF"/>
    <w:rsid w:val="008719DB"/>
    <w:rsid w:val="00871E78"/>
    <w:rsid w:val="00872555"/>
    <w:rsid w:val="00873AFF"/>
    <w:rsid w:val="008743F5"/>
    <w:rsid w:val="00875623"/>
    <w:rsid w:val="00875B1E"/>
    <w:rsid w:val="0087786F"/>
    <w:rsid w:val="00877EDA"/>
    <w:rsid w:val="00880A1C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0CC"/>
    <w:rsid w:val="008E27DA"/>
    <w:rsid w:val="008E29F1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738"/>
    <w:rsid w:val="00902973"/>
    <w:rsid w:val="00904E32"/>
    <w:rsid w:val="00906F34"/>
    <w:rsid w:val="00907047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5906"/>
    <w:rsid w:val="009565B3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A27F7"/>
    <w:rsid w:val="009A2A84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EB7"/>
    <w:rsid w:val="009C569B"/>
    <w:rsid w:val="009C654B"/>
    <w:rsid w:val="009C71A3"/>
    <w:rsid w:val="009C7328"/>
    <w:rsid w:val="009C7715"/>
    <w:rsid w:val="009C7960"/>
    <w:rsid w:val="009D03B7"/>
    <w:rsid w:val="009D0952"/>
    <w:rsid w:val="009D3B5C"/>
    <w:rsid w:val="009D547E"/>
    <w:rsid w:val="009D5650"/>
    <w:rsid w:val="009D5EAA"/>
    <w:rsid w:val="009D67E9"/>
    <w:rsid w:val="009E031A"/>
    <w:rsid w:val="009E0E73"/>
    <w:rsid w:val="009E5B35"/>
    <w:rsid w:val="009E78A9"/>
    <w:rsid w:val="009F0151"/>
    <w:rsid w:val="009F0C3B"/>
    <w:rsid w:val="009F1A4D"/>
    <w:rsid w:val="009F35E2"/>
    <w:rsid w:val="009F3F88"/>
    <w:rsid w:val="009F44D7"/>
    <w:rsid w:val="009F4CA7"/>
    <w:rsid w:val="009F6387"/>
    <w:rsid w:val="009F6392"/>
    <w:rsid w:val="00A003FC"/>
    <w:rsid w:val="00A01E9E"/>
    <w:rsid w:val="00A0261E"/>
    <w:rsid w:val="00A02BE3"/>
    <w:rsid w:val="00A02FCA"/>
    <w:rsid w:val="00A03E0B"/>
    <w:rsid w:val="00A04504"/>
    <w:rsid w:val="00A04F58"/>
    <w:rsid w:val="00A0624E"/>
    <w:rsid w:val="00A067EF"/>
    <w:rsid w:val="00A13777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301F0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A7"/>
    <w:rsid w:val="00A4597B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4506"/>
    <w:rsid w:val="00A95737"/>
    <w:rsid w:val="00A95D5C"/>
    <w:rsid w:val="00A969C3"/>
    <w:rsid w:val="00A9739C"/>
    <w:rsid w:val="00AA163D"/>
    <w:rsid w:val="00AA1BC7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A78"/>
    <w:rsid w:val="00AB2D90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395"/>
    <w:rsid w:val="00AD5FB4"/>
    <w:rsid w:val="00AD671A"/>
    <w:rsid w:val="00AE148E"/>
    <w:rsid w:val="00AE1D96"/>
    <w:rsid w:val="00AE58AF"/>
    <w:rsid w:val="00AE7088"/>
    <w:rsid w:val="00AE71E1"/>
    <w:rsid w:val="00AF0198"/>
    <w:rsid w:val="00AF03AD"/>
    <w:rsid w:val="00AF1246"/>
    <w:rsid w:val="00AF19AF"/>
    <w:rsid w:val="00AF325A"/>
    <w:rsid w:val="00AF331B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1A3"/>
    <w:rsid w:val="00B03B65"/>
    <w:rsid w:val="00B047CC"/>
    <w:rsid w:val="00B04D62"/>
    <w:rsid w:val="00B100B4"/>
    <w:rsid w:val="00B11525"/>
    <w:rsid w:val="00B11BD2"/>
    <w:rsid w:val="00B1207C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7BA2"/>
    <w:rsid w:val="00B616DE"/>
    <w:rsid w:val="00B61DF8"/>
    <w:rsid w:val="00B61F36"/>
    <w:rsid w:val="00B65805"/>
    <w:rsid w:val="00B67714"/>
    <w:rsid w:val="00B677E0"/>
    <w:rsid w:val="00B71C5A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840"/>
    <w:rsid w:val="00BB39D5"/>
    <w:rsid w:val="00BB4B76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E41"/>
    <w:rsid w:val="00BE6219"/>
    <w:rsid w:val="00BE63FF"/>
    <w:rsid w:val="00BE6403"/>
    <w:rsid w:val="00BF04D5"/>
    <w:rsid w:val="00BF148D"/>
    <w:rsid w:val="00BF2024"/>
    <w:rsid w:val="00BF2608"/>
    <w:rsid w:val="00BF5693"/>
    <w:rsid w:val="00C00630"/>
    <w:rsid w:val="00C00773"/>
    <w:rsid w:val="00C04E54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18D6"/>
    <w:rsid w:val="00C52A03"/>
    <w:rsid w:val="00C53260"/>
    <w:rsid w:val="00C53C61"/>
    <w:rsid w:val="00C540D5"/>
    <w:rsid w:val="00C547F4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7C0B"/>
    <w:rsid w:val="00CC01BF"/>
    <w:rsid w:val="00CC0350"/>
    <w:rsid w:val="00CC12DB"/>
    <w:rsid w:val="00CC2DBB"/>
    <w:rsid w:val="00CC2EAB"/>
    <w:rsid w:val="00CC7316"/>
    <w:rsid w:val="00CC7D2F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B82"/>
    <w:rsid w:val="00CF1FEB"/>
    <w:rsid w:val="00CF31FA"/>
    <w:rsid w:val="00CF4012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865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0C90"/>
    <w:rsid w:val="00D32E12"/>
    <w:rsid w:val="00D3396B"/>
    <w:rsid w:val="00D33C0C"/>
    <w:rsid w:val="00D3443F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66F"/>
    <w:rsid w:val="00D727C3"/>
    <w:rsid w:val="00D72CE0"/>
    <w:rsid w:val="00D74B3E"/>
    <w:rsid w:val="00D752B2"/>
    <w:rsid w:val="00D769D3"/>
    <w:rsid w:val="00D777DC"/>
    <w:rsid w:val="00D806A4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5F9C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6D09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241E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5E5"/>
    <w:rsid w:val="00E36F6D"/>
    <w:rsid w:val="00E4023C"/>
    <w:rsid w:val="00E405D7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546F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66F2"/>
    <w:rsid w:val="00E77B6D"/>
    <w:rsid w:val="00E77D51"/>
    <w:rsid w:val="00E83636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14D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1A72"/>
    <w:rsid w:val="00F720F4"/>
    <w:rsid w:val="00F721AE"/>
    <w:rsid w:val="00F7269E"/>
    <w:rsid w:val="00F738AC"/>
    <w:rsid w:val="00F75EFD"/>
    <w:rsid w:val="00F7640D"/>
    <w:rsid w:val="00F7672F"/>
    <w:rsid w:val="00F804B2"/>
    <w:rsid w:val="00F82D85"/>
    <w:rsid w:val="00F82F63"/>
    <w:rsid w:val="00F83304"/>
    <w:rsid w:val="00F83880"/>
    <w:rsid w:val="00F85E94"/>
    <w:rsid w:val="00F8645E"/>
    <w:rsid w:val="00F87773"/>
    <w:rsid w:val="00F9098B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96E56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5395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5395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D5395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D53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5395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D5395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2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3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4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5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  <w:style w:type="paragraph" w:customStyle="1" w:styleId="Li">
    <w:name w:val="Li"/>
    <w:basedOn w:val="Normal"/>
    <w:uiPriority w:val="99"/>
    <w:rsid w:val="00D17865"/>
    <w:pPr>
      <w:shd w:val="clear" w:color="auto" w:fill="FFFFFF"/>
      <w:suppressAutoHyphens/>
      <w:spacing w:before="0" w:after="280" w:line="480" w:lineRule="auto"/>
      <w:jc w:val="both"/>
    </w:pPr>
    <w:rPr>
      <w:rFonts w:ascii="Times New Roman" w:hAnsi="Times New Roman"/>
      <w:color w:val="000000"/>
      <w:shd w:val="clear" w:color="auto" w:fill="FFFFFF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83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3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3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3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3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102</Words>
  <Characters>585</Characters>
  <Application>Microsoft Office Outlook</Application>
  <DocSecurity>0</DocSecurity>
  <Lines>0</Lines>
  <Paragraphs>0</Paragraphs>
  <ScaleCrop>false</ScaleCrop>
  <Company>ETSI/MCC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Terry Jacobson</cp:lastModifiedBy>
  <cp:revision>2</cp:revision>
  <cp:lastPrinted>2003-09-26T15:29:00Z</cp:lastPrinted>
  <dcterms:created xsi:type="dcterms:W3CDTF">2012-01-19T11:07:00Z</dcterms:created>
  <dcterms:modified xsi:type="dcterms:W3CDTF">2012-01-19T11:07:00Z</dcterms:modified>
</cp:coreProperties>
</file>